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FB36B" w14:textId="0BDA2D4F" w:rsidR="00914951" w:rsidRPr="00C6780F" w:rsidRDefault="00914951" w:rsidP="000B5913">
      <w:pPr>
        <w:jc w:val="left"/>
        <w:rPr>
          <w:b/>
          <w:i/>
          <w:color w:val="auto"/>
          <w:szCs w:val="23"/>
        </w:rPr>
      </w:pPr>
      <w:r w:rsidRPr="00C6780F">
        <w:rPr>
          <w:b/>
          <w:i/>
          <w:color w:val="auto"/>
          <w:szCs w:val="23"/>
        </w:rPr>
        <w:t xml:space="preserve">Bitte </w:t>
      </w:r>
      <w:r w:rsidR="00C6780F" w:rsidRPr="00C6780F">
        <w:rPr>
          <w:b/>
          <w:i/>
          <w:color w:val="auto"/>
          <w:szCs w:val="23"/>
        </w:rPr>
        <w:t xml:space="preserve">spätestens bis 14 Uhr am Donnerstag eine Woche </w:t>
      </w:r>
      <w:r w:rsidR="00C6780F" w:rsidRPr="000B5913">
        <w:rPr>
          <w:b/>
          <w:i/>
          <w:color w:val="auto"/>
          <w:szCs w:val="23"/>
          <w:u w:val="single"/>
        </w:rPr>
        <w:t>vor</w:t>
      </w:r>
      <w:r w:rsidR="00C6780F" w:rsidRPr="00C6780F">
        <w:rPr>
          <w:b/>
          <w:i/>
          <w:color w:val="auto"/>
          <w:szCs w:val="23"/>
        </w:rPr>
        <w:t xml:space="preserve"> Veröffentlichung </w:t>
      </w:r>
      <w:r w:rsidR="000B5913">
        <w:rPr>
          <w:b/>
          <w:i/>
          <w:color w:val="auto"/>
          <w:szCs w:val="23"/>
        </w:rPr>
        <w:t>in der PZ</w:t>
      </w:r>
      <w:r w:rsidR="000B5913">
        <w:rPr>
          <w:b/>
          <w:i/>
          <w:color w:val="auto"/>
          <w:szCs w:val="23"/>
        </w:rPr>
        <w:noBreakHyphen/>
        <w:t xml:space="preserve">Druckausgabe am Donnerstag </w:t>
      </w:r>
      <w:r w:rsidR="000B5913" w:rsidRPr="000B5913">
        <w:rPr>
          <w:b/>
          <w:i/>
          <w:color w:val="auto"/>
          <w:szCs w:val="23"/>
          <w:u w:val="single"/>
        </w:rPr>
        <w:t>vor</w:t>
      </w:r>
      <w:r w:rsidR="000B5913">
        <w:rPr>
          <w:b/>
          <w:i/>
          <w:color w:val="auto"/>
          <w:szCs w:val="23"/>
        </w:rPr>
        <w:t xml:space="preserve"> der Preissenkung</w:t>
      </w:r>
      <w:r w:rsidR="00C6780F" w:rsidRPr="00C6780F">
        <w:rPr>
          <w:b/>
          <w:i/>
          <w:color w:val="auto"/>
          <w:szCs w:val="23"/>
        </w:rPr>
        <w:br/>
      </w:r>
      <w:r w:rsidR="001E47FA" w:rsidRPr="00C6780F">
        <w:rPr>
          <w:b/>
          <w:i/>
          <w:color w:val="auto"/>
          <w:szCs w:val="23"/>
        </w:rPr>
        <w:t xml:space="preserve">vom Auftraggeber </w:t>
      </w:r>
      <w:r w:rsidRPr="00C6780F">
        <w:rPr>
          <w:b/>
          <w:i/>
          <w:color w:val="auto"/>
          <w:szCs w:val="23"/>
        </w:rPr>
        <w:t xml:space="preserve">ausgefüllt zurück an </w:t>
      </w:r>
      <w:r w:rsidR="00C2746A" w:rsidRPr="00C6780F">
        <w:rPr>
          <w:b/>
          <w:i/>
          <w:color w:val="auto"/>
          <w:szCs w:val="23"/>
        </w:rPr>
        <w:t>die</w:t>
      </w:r>
      <w:r w:rsidRPr="00C6780F">
        <w:rPr>
          <w:b/>
          <w:i/>
          <w:color w:val="auto"/>
          <w:szCs w:val="23"/>
        </w:rPr>
        <w:t xml:space="preserve"> </w:t>
      </w:r>
      <w:r w:rsidR="00B15968" w:rsidRPr="00C6780F">
        <w:rPr>
          <w:b/>
          <w:i/>
          <w:color w:val="auto"/>
          <w:szCs w:val="23"/>
        </w:rPr>
        <w:t xml:space="preserve">PSG </w:t>
      </w:r>
      <w:r w:rsidRPr="00C6780F">
        <w:rPr>
          <w:b/>
          <w:i/>
          <w:color w:val="auto"/>
          <w:szCs w:val="23"/>
        </w:rPr>
        <w:t>PHAGRO</w:t>
      </w:r>
      <w:r w:rsidR="00C2746A" w:rsidRPr="00C6780F">
        <w:rPr>
          <w:b/>
          <w:i/>
          <w:color w:val="auto"/>
          <w:szCs w:val="23"/>
        </w:rPr>
        <w:t>-Service-GmbH</w:t>
      </w:r>
      <w:r w:rsidRPr="00C6780F">
        <w:rPr>
          <w:b/>
          <w:i/>
          <w:color w:val="auto"/>
          <w:szCs w:val="23"/>
        </w:rPr>
        <w:t xml:space="preserve"> </w:t>
      </w:r>
      <w:r w:rsidR="001E47FA" w:rsidRPr="00C6780F">
        <w:rPr>
          <w:b/>
          <w:i/>
          <w:color w:val="auto"/>
          <w:szCs w:val="23"/>
        </w:rPr>
        <w:t>–</w:t>
      </w:r>
      <w:r w:rsidRPr="00C6780F">
        <w:rPr>
          <w:b/>
          <w:i/>
          <w:color w:val="auto"/>
          <w:szCs w:val="23"/>
        </w:rPr>
        <w:t xml:space="preserve"> </w:t>
      </w:r>
    </w:p>
    <w:p w14:paraId="5CE2B868" w14:textId="7EB51209" w:rsidR="00FC476E" w:rsidRPr="00731C08" w:rsidRDefault="00F634CA" w:rsidP="008B2C58">
      <w:pPr>
        <w:jc w:val="right"/>
        <w:outlineLvl w:val="0"/>
        <w:rPr>
          <w:color w:val="auto"/>
          <w:szCs w:val="23"/>
        </w:rPr>
        <w:sectPr w:rsidR="00FC476E" w:rsidRPr="00731C08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titlePg/>
        </w:sectPr>
      </w:pPr>
      <w:r w:rsidRPr="00731C08">
        <w:rPr>
          <w:b/>
          <w:i/>
          <w:color w:val="auto"/>
          <w:szCs w:val="23"/>
        </w:rPr>
        <w:t xml:space="preserve">E-Mail: </w:t>
      </w:r>
      <w:r w:rsidR="00C76897">
        <w:rPr>
          <w:b/>
          <w:i/>
          <w:color w:val="auto"/>
          <w:szCs w:val="23"/>
        </w:rPr>
        <w:t>office</w:t>
      </w:r>
      <w:r w:rsidR="00731C08" w:rsidRPr="00731C08">
        <w:rPr>
          <w:b/>
          <w:i/>
          <w:color w:val="auto"/>
          <w:szCs w:val="23"/>
        </w:rPr>
        <w:t>@phagro-service.</w:t>
      </w:r>
      <w:r w:rsidR="000B5913">
        <w:rPr>
          <w:b/>
          <w:i/>
          <w:color w:val="auto"/>
          <w:szCs w:val="23"/>
        </w:rPr>
        <w:t>de</w:t>
      </w:r>
    </w:p>
    <w:p w14:paraId="00C951E4" w14:textId="77777777" w:rsidR="00914951" w:rsidRPr="00434E6B" w:rsidRDefault="001E47FA" w:rsidP="0075648E">
      <w:pPr>
        <w:tabs>
          <w:tab w:val="left" w:pos="7938"/>
        </w:tabs>
        <w:spacing w:after="240"/>
        <w:rPr>
          <w:color w:val="auto"/>
          <w:szCs w:val="23"/>
        </w:rPr>
      </w:pPr>
      <w:r w:rsidRPr="00991A52">
        <w:rPr>
          <w:b/>
          <w:color w:val="auto"/>
          <w:szCs w:val="23"/>
        </w:rPr>
        <w:t>Auftrags</w:t>
      </w:r>
      <w:r w:rsidR="00434E6B" w:rsidRPr="00991A52">
        <w:rPr>
          <w:b/>
          <w:color w:val="auto"/>
          <w:szCs w:val="23"/>
        </w:rPr>
        <w:t>bogen</w:t>
      </w:r>
      <w:r w:rsidRPr="00434E6B">
        <w:rPr>
          <w:color w:val="auto"/>
          <w:szCs w:val="23"/>
        </w:rPr>
        <w:t xml:space="preserve"> für </w:t>
      </w:r>
      <w:r w:rsidR="00795762" w:rsidRPr="00434E6B">
        <w:rPr>
          <w:color w:val="auto"/>
          <w:szCs w:val="23"/>
        </w:rPr>
        <w:br/>
      </w:r>
      <w:r w:rsidRPr="00434E6B">
        <w:rPr>
          <w:color w:val="auto"/>
          <w:szCs w:val="23"/>
        </w:rPr>
        <w:t>die Erstellung eines PS-Formulars zur Veröffentlichung in der PZ</w:t>
      </w:r>
      <w:r w:rsidR="00795762" w:rsidRPr="00434E6B">
        <w:rPr>
          <w:color w:val="auto"/>
          <w:szCs w:val="23"/>
        </w:rPr>
        <w:t xml:space="preserve"> </w:t>
      </w:r>
      <w:r w:rsidR="00EF7923">
        <w:rPr>
          <w:color w:val="auto"/>
          <w:szCs w:val="23"/>
        </w:rPr>
        <w:t>a</w:t>
      </w:r>
      <w:r w:rsidR="00795762" w:rsidRPr="00434E6B">
        <w:rPr>
          <w:color w:val="auto"/>
          <w:szCs w:val="23"/>
        </w:rPr>
        <w:t xml:space="preserve">m  </w:t>
      </w:r>
      <w:r w:rsidR="00FC476E">
        <w:rPr>
          <w:color w:val="auto"/>
          <w:szCs w:val="23"/>
        </w:rPr>
        <w:t xml:space="preserve">   </w:t>
      </w:r>
      <w:r w:rsidR="00795762" w:rsidRPr="00434E6B">
        <w:rPr>
          <w:color w:val="auto"/>
          <w:szCs w:val="23"/>
        </w:rPr>
        <w:t>Do.,</w:t>
      </w:r>
      <w:r w:rsidR="00795762" w:rsidRPr="00434E6B">
        <w:rPr>
          <w:color w:val="auto"/>
          <w:szCs w:val="23"/>
        </w:rPr>
        <w:tab/>
        <w:t>____/____/20__</w:t>
      </w:r>
      <w:r w:rsidR="0075648E">
        <w:rPr>
          <w:color w:val="auto"/>
          <w:szCs w:val="23"/>
        </w:rPr>
        <w:t>__</w:t>
      </w:r>
    </w:p>
    <w:p w14:paraId="46573EB7" w14:textId="77777777" w:rsidR="00FC476E" w:rsidRDefault="00FC476E" w:rsidP="00922E5B">
      <w:pPr>
        <w:pBdr>
          <w:top w:val="single" w:sz="12" w:space="1" w:color="2E74B5"/>
          <w:left w:val="single" w:sz="12" w:space="4" w:color="2E74B5"/>
          <w:bottom w:val="single" w:sz="12" w:space="1" w:color="2E74B5"/>
          <w:right w:val="single" w:sz="12" w:space="4" w:color="2E74B5"/>
        </w:pBdr>
        <w:ind w:firstLine="1134"/>
        <w:jc w:val="left"/>
        <w:rPr>
          <w:b/>
          <w:color w:val="auto"/>
          <w:szCs w:val="24"/>
        </w:rPr>
        <w:sectPr w:rsidR="00FC476E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formProt w:val="0"/>
          <w:titlePg/>
        </w:sectPr>
      </w:pPr>
    </w:p>
    <w:p w14:paraId="1C0DD6BD" w14:textId="77777777" w:rsidR="008406A4" w:rsidRPr="00434E6B" w:rsidRDefault="008406A4" w:rsidP="00922E5B">
      <w:pPr>
        <w:pBdr>
          <w:top w:val="single" w:sz="12" w:space="1" w:color="2E74B5"/>
          <w:left w:val="single" w:sz="12" w:space="4" w:color="2E74B5"/>
          <w:bottom w:val="single" w:sz="12" w:space="1" w:color="2E74B5"/>
          <w:right w:val="single" w:sz="12" w:space="4" w:color="2E74B5"/>
        </w:pBdr>
        <w:ind w:firstLine="1134"/>
        <w:jc w:val="left"/>
        <w:rPr>
          <w:b/>
          <w:color w:val="auto"/>
          <w:szCs w:val="24"/>
        </w:rPr>
      </w:pPr>
    </w:p>
    <w:p w14:paraId="59F3D0F3" w14:textId="77777777" w:rsidR="008406A4" w:rsidRPr="00865FE9" w:rsidRDefault="008406A4" w:rsidP="00922E5B">
      <w:pPr>
        <w:pBdr>
          <w:top w:val="single" w:sz="12" w:space="1" w:color="2E74B5"/>
          <w:left w:val="single" w:sz="12" w:space="4" w:color="2E74B5"/>
          <w:bottom w:val="single" w:sz="12" w:space="1" w:color="2E74B5"/>
          <w:right w:val="single" w:sz="12" w:space="4" w:color="2E74B5"/>
        </w:pBdr>
        <w:ind w:firstLine="1134"/>
        <w:jc w:val="left"/>
        <w:rPr>
          <w:b/>
          <w:color w:val="auto"/>
          <w:sz w:val="28"/>
        </w:rPr>
      </w:pPr>
      <w:r w:rsidRPr="00865FE9">
        <w:rPr>
          <w:b/>
          <w:color w:val="auto"/>
          <w:sz w:val="28"/>
        </w:rPr>
        <w:t>Preissenkungen über den pharmazeutischen Großhandel</w:t>
      </w:r>
    </w:p>
    <w:p w14:paraId="79A3CE45" w14:textId="77777777" w:rsidR="00914951" w:rsidRPr="00434E6B" w:rsidRDefault="00914951" w:rsidP="00922E5B">
      <w:pPr>
        <w:pBdr>
          <w:top w:val="single" w:sz="12" w:space="1" w:color="2E74B5"/>
          <w:left w:val="single" w:sz="12" w:space="4" w:color="2E74B5"/>
          <w:bottom w:val="single" w:sz="12" w:space="1" w:color="2E74B5"/>
          <w:right w:val="single" w:sz="12" w:space="4" w:color="2E74B5"/>
        </w:pBdr>
        <w:ind w:firstLine="1134"/>
        <w:jc w:val="left"/>
        <w:rPr>
          <w:color w:val="auto"/>
          <w:sz w:val="22"/>
          <w:szCs w:val="22"/>
        </w:rPr>
      </w:pPr>
    </w:p>
    <w:p w14:paraId="1C2D1EA9" w14:textId="77777777" w:rsidR="00914951" w:rsidRPr="00434E6B" w:rsidRDefault="00914951">
      <w:pPr>
        <w:rPr>
          <w:color w:val="auto"/>
          <w:szCs w:val="23"/>
        </w:rPr>
      </w:pPr>
    </w:p>
    <w:p w14:paraId="09FDFAF6" w14:textId="77777777" w:rsidR="00FC476E" w:rsidRDefault="00FC476E" w:rsidP="0075648E">
      <w:pPr>
        <w:tabs>
          <w:tab w:val="left" w:pos="7938"/>
        </w:tabs>
        <w:rPr>
          <w:color w:val="auto"/>
          <w:szCs w:val="23"/>
        </w:rPr>
        <w:sectPr w:rsidR="00FC476E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titlePg/>
        </w:sectPr>
      </w:pPr>
    </w:p>
    <w:p w14:paraId="6F91605E" w14:textId="77777777" w:rsidR="008406A4" w:rsidRPr="00434E6B" w:rsidRDefault="00181265" w:rsidP="0075648E">
      <w:pPr>
        <w:tabs>
          <w:tab w:val="left" w:pos="7938"/>
        </w:tabs>
        <w:rPr>
          <w:color w:val="auto"/>
          <w:szCs w:val="23"/>
        </w:rPr>
      </w:pPr>
      <w:r>
        <w:rPr>
          <w:color w:val="auto"/>
          <w:szCs w:val="23"/>
        </w:rPr>
        <w:t>Preissenkung zum</w:t>
      </w:r>
      <w:r w:rsidR="00C861FE">
        <w:rPr>
          <w:color w:val="auto"/>
          <w:szCs w:val="23"/>
        </w:rPr>
        <w:t xml:space="preserve"> (Aktionsbeginn)</w:t>
      </w:r>
      <w:r w:rsidR="008406A4" w:rsidRPr="00434E6B">
        <w:rPr>
          <w:color w:val="auto"/>
          <w:szCs w:val="23"/>
        </w:rPr>
        <w:tab/>
        <w:t>____/____/20__</w:t>
      </w:r>
      <w:r w:rsidR="0075648E">
        <w:rPr>
          <w:color w:val="auto"/>
          <w:szCs w:val="23"/>
        </w:rPr>
        <w:t>__</w:t>
      </w:r>
    </w:p>
    <w:p w14:paraId="372AEE69" w14:textId="77777777" w:rsidR="00FC476E" w:rsidRDefault="00FC476E" w:rsidP="008406A4">
      <w:pPr>
        <w:tabs>
          <w:tab w:val="left" w:pos="8080"/>
        </w:tabs>
        <w:rPr>
          <w:color w:val="auto"/>
          <w:szCs w:val="23"/>
        </w:rPr>
        <w:sectPr w:rsidR="00FC476E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formProt w:val="0"/>
          <w:titlePg/>
        </w:sectPr>
      </w:pPr>
    </w:p>
    <w:p w14:paraId="0508FA28" w14:textId="693BBA9A" w:rsidR="008406A4" w:rsidRPr="00434E6B" w:rsidRDefault="007A47CF" w:rsidP="008406A4">
      <w:pPr>
        <w:tabs>
          <w:tab w:val="left" w:pos="8080"/>
        </w:tabs>
        <w:rPr>
          <w:color w:val="auto"/>
          <w:szCs w:val="23"/>
        </w:rPr>
      </w:pPr>
      <w:r w:rsidRPr="00434E6B">
        <w:rPr>
          <w:color w:val="auto"/>
          <w:szCs w:val="23"/>
        </w:rPr>
        <w:t>(1. oder 15. des Monats)</w:t>
      </w:r>
    </w:p>
    <w:p w14:paraId="44717300" w14:textId="77777777" w:rsidR="008406A4" w:rsidRPr="00434E6B" w:rsidRDefault="008406A4" w:rsidP="008406A4">
      <w:pPr>
        <w:tabs>
          <w:tab w:val="left" w:pos="8080"/>
        </w:tabs>
        <w:rPr>
          <w:color w:val="auto"/>
          <w:szCs w:val="23"/>
        </w:rPr>
      </w:pPr>
    </w:p>
    <w:p w14:paraId="4F558FC1" w14:textId="77777777" w:rsidR="00FC476E" w:rsidRDefault="00FC476E" w:rsidP="0075648E">
      <w:pPr>
        <w:tabs>
          <w:tab w:val="left" w:pos="7938"/>
        </w:tabs>
        <w:rPr>
          <w:color w:val="auto"/>
          <w:szCs w:val="23"/>
        </w:rPr>
        <w:sectPr w:rsidR="00FC476E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titlePg/>
        </w:sectPr>
      </w:pPr>
    </w:p>
    <w:p w14:paraId="2078C744" w14:textId="77777777" w:rsidR="008406A4" w:rsidRPr="00434E6B" w:rsidRDefault="008406A4" w:rsidP="0075648E">
      <w:pPr>
        <w:tabs>
          <w:tab w:val="left" w:pos="7938"/>
        </w:tabs>
        <w:rPr>
          <w:color w:val="auto"/>
          <w:szCs w:val="23"/>
        </w:rPr>
      </w:pPr>
      <w:r w:rsidRPr="00434E6B">
        <w:rPr>
          <w:color w:val="auto"/>
          <w:szCs w:val="23"/>
        </w:rPr>
        <w:t>Aktionsende</w:t>
      </w:r>
      <w:r w:rsidRPr="00434E6B">
        <w:rPr>
          <w:color w:val="auto"/>
          <w:szCs w:val="23"/>
        </w:rPr>
        <w:tab/>
        <w:t>____/____/20__</w:t>
      </w:r>
      <w:r w:rsidR="0075648E">
        <w:rPr>
          <w:color w:val="auto"/>
          <w:szCs w:val="23"/>
        </w:rPr>
        <w:t>__</w:t>
      </w:r>
    </w:p>
    <w:p w14:paraId="5481419C" w14:textId="77777777" w:rsidR="00FC476E" w:rsidRDefault="00FC476E" w:rsidP="008406A4">
      <w:pPr>
        <w:tabs>
          <w:tab w:val="left" w:pos="8080"/>
        </w:tabs>
        <w:rPr>
          <w:color w:val="auto"/>
          <w:szCs w:val="23"/>
        </w:rPr>
        <w:sectPr w:rsidR="00FC476E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formProt w:val="0"/>
          <w:titlePg/>
        </w:sectPr>
      </w:pPr>
    </w:p>
    <w:p w14:paraId="7DBEE991" w14:textId="77777777" w:rsidR="008406A4" w:rsidRPr="00434E6B" w:rsidRDefault="008406A4" w:rsidP="008406A4">
      <w:pPr>
        <w:tabs>
          <w:tab w:val="left" w:pos="8080"/>
        </w:tabs>
        <w:rPr>
          <w:color w:val="auto"/>
          <w:szCs w:val="23"/>
        </w:rPr>
      </w:pPr>
      <w:r w:rsidRPr="00434E6B">
        <w:rPr>
          <w:color w:val="auto"/>
          <w:szCs w:val="23"/>
        </w:rPr>
        <w:t>(</w:t>
      </w:r>
      <w:r w:rsidR="00C4538E" w:rsidRPr="00434E6B">
        <w:rPr>
          <w:color w:val="auto"/>
          <w:szCs w:val="23"/>
        </w:rPr>
        <w:t xml:space="preserve">je nach </w:t>
      </w:r>
      <w:r w:rsidR="00181265">
        <w:rPr>
          <w:color w:val="auto"/>
          <w:szCs w:val="23"/>
        </w:rPr>
        <w:t>Preissenkungsdatum</w:t>
      </w:r>
      <w:r w:rsidR="00C4538E" w:rsidRPr="00434E6B">
        <w:rPr>
          <w:color w:val="auto"/>
          <w:szCs w:val="23"/>
        </w:rPr>
        <w:t xml:space="preserve">, </w:t>
      </w:r>
      <w:r w:rsidR="007A47CF" w:rsidRPr="00434E6B">
        <w:rPr>
          <w:color w:val="auto"/>
          <w:szCs w:val="23"/>
        </w:rPr>
        <w:t xml:space="preserve">14. </w:t>
      </w:r>
      <w:r w:rsidR="00B555EC" w:rsidRPr="00434E6B">
        <w:rPr>
          <w:color w:val="auto"/>
          <w:szCs w:val="23"/>
        </w:rPr>
        <w:t>oder letzter Tag des Monats</w:t>
      </w:r>
      <w:r w:rsidRPr="00434E6B">
        <w:rPr>
          <w:color w:val="auto"/>
          <w:szCs w:val="23"/>
        </w:rPr>
        <w:t>)</w:t>
      </w:r>
    </w:p>
    <w:p w14:paraId="20134F19" w14:textId="77777777" w:rsidR="008406A4" w:rsidRPr="00434E6B" w:rsidRDefault="008406A4" w:rsidP="008406A4">
      <w:pPr>
        <w:rPr>
          <w:color w:val="auto"/>
          <w:szCs w:val="23"/>
        </w:rPr>
      </w:pPr>
    </w:p>
    <w:p w14:paraId="1FCE2975" w14:textId="77777777" w:rsidR="007A47CF" w:rsidRPr="00B555EC" w:rsidRDefault="007A47CF" w:rsidP="008406A4">
      <w:pPr>
        <w:rPr>
          <w:i/>
          <w:color w:val="auto"/>
          <w:sz w:val="18"/>
          <w:szCs w:val="18"/>
        </w:rPr>
      </w:pPr>
      <w:r>
        <w:rPr>
          <w:i/>
          <w:color w:val="auto"/>
          <w:sz w:val="18"/>
          <w:szCs w:val="18"/>
        </w:rPr>
        <w:t xml:space="preserve">Bitte lassen Sie keine Spalte </w:t>
      </w:r>
      <w:r w:rsidR="00131E23">
        <w:rPr>
          <w:i/>
          <w:color w:val="auto"/>
          <w:sz w:val="18"/>
          <w:szCs w:val="18"/>
        </w:rPr>
        <w:t>aus.</w:t>
      </w:r>
    </w:p>
    <w:p w14:paraId="431929E5" w14:textId="77777777" w:rsidR="00FC476E" w:rsidRDefault="00FC476E" w:rsidP="008406A4">
      <w:pPr>
        <w:rPr>
          <w:color w:val="auto"/>
          <w:szCs w:val="23"/>
        </w:rPr>
        <w:sectPr w:rsidR="00FC476E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titlePg/>
        </w:sect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1134"/>
        <w:gridCol w:w="993"/>
        <w:gridCol w:w="1417"/>
        <w:gridCol w:w="4253"/>
        <w:gridCol w:w="992"/>
      </w:tblGrid>
      <w:tr w:rsidR="008406A4" w:rsidRPr="005118D8" w14:paraId="122D8F50" w14:textId="77777777" w:rsidTr="00AE7AA9">
        <w:trPr>
          <w:cantSplit/>
          <w:tblHeader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91F77" w14:textId="77777777" w:rsidR="008406A4" w:rsidRPr="00434E6B" w:rsidRDefault="008406A4" w:rsidP="008406A4">
            <w:pPr>
              <w:rPr>
                <w:color w:val="auto"/>
                <w:szCs w:val="23"/>
              </w:rPr>
            </w:pPr>
            <w:r w:rsidRPr="00434E6B">
              <w:rPr>
                <w:color w:val="auto"/>
                <w:szCs w:val="23"/>
              </w:rPr>
              <w:t>Pharma-Zentral-Nummer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8F9F0" w14:textId="77777777" w:rsidR="008406A4" w:rsidRPr="00434E6B" w:rsidRDefault="008406A4" w:rsidP="008406A4">
            <w:pPr>
              <w:rPr>
                <w:color w:val="auto"/>
                <w:szCs w:val="23"/>
              </w:rPr>
            </w:pPr>
            <w:r w:rsidRPr="00434E6B">
              <w:rPr>
                <w:color w:val="auto"/>
                <w:szCs w:val="23"/>
              </w:rPr>
              <w:t xml:space="preserve">AEP-Differenz </w:t>
            </w:r>
          </w:p>
          <w:p w14:paraId="42C940A2" w14:textId="77777777" w:rsidR="008406A4" w:rsidRPr="00434E6B" w:rsidRDefault="008406A4" w:rsidP="008406A4">
            <w:pPr>
              <w:rPr>
                <w:color w:val="auto"/>
                <w:szCs w:val="23"/>
              </w:rPr>
            </w:pPr>
            <w:r w:rsidRPr="00434E6B">
              <w:rPr>
                <w:color w:val="auto"/>
                <w:szCs w:val="23"/>
              </w:rPr>
              <w:t>alt / neu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15587" w14:textId="77777777" w:rsidR="008406A4" w:rsidRPr="00434E6B" w:rsidRDefault="008406A4" w:rsidP="008406A4">
            <w:pPr>
              <w:rPr>
                <w:color w:val="auto"/>
                <w:szCs w:val="23"/>
              </w:rPr>
            </w:pPr>
            <w:r w:rsidRPr="00434E6B">
              <w:rPr>
                <w:color w:val="auto"/>
                <w:szCs w:val="23"/>
              </w:rPr>
              <w:t>AEP</w:t>
            </w:r>
          </w:p>
          <w:p w14:paraId="3CFAEB3E" w14:textId="77777777" w:rsidR="008406A4" w:rsidRPr="00434E6B" w:rsidRDefault="008406A4" w:rsidP="008406A4">
            <w:pPr>
              <w:rPr>
                <w:color w:val="auto"/>
                <w:szCs w:val="23"/>
              </w:rPr>
            </w:pPr>
            <w:r w:rsidRPr="00434E6B">
              <w:rPr>
                <w:color w:val="auto"/>
                <w:szCs w:val="23"/>
              </w:rPr>
              <w:t>neu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8324" w14:textId="77777777" w:rsidR="008406A4" w:rsidRPr="00434E6B" w:rsidRDefault="008406A4" w:rsidP="008406A4">
            <w:pPr>
              <w:rPr>
                <w:color w:val="auto"/>
                <w:szCs w:val="23"/>
              </w:rPr>
            </w:pPr>
            <w:r w:rsidRPr="00434E6B">
              <w:rPr>
                <w:color w:val="auto"/>
                <w:szCs w:val="23"/>
              </w:rPr>
              <w:t>Packungs-größe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6B8D9" w14:textId="77777777" w:rsidR="008406A4" w:rsidRPr="00434E6B" w:rsidRDefault="008406A4" w:rsidP="008406A4">
            <w:pPr>
              <w:rPr>
                <w:color w:val="auto"/>
                <w:szCs w:val="23"/>
              </w:rPr>
            </w:pPr>
            <w:r w:rsidRPr="00434E6B">
              <w:rPr>
                <w:color w:val="auto"/>
                <w:szCs w:val="23"/>
              </w:rPr>
              <w:t>Artikelbezeichnung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E1C3A" w14:textId="77777777" w:rsidR="008406A4" w:rsidRPr="00434E6B" w:rsidRDefault="008406A4" w:rsidP="008406A4">
            <w:pPr>
              <w:rPr>
                <w:color w:val="auto"/>
                <w:szCs w:val="23"/>
              </w:rPr>
            </w:pPr>
            <w:r w:rsidRPr="00434E6B">
              <w:rPr>
                <w:color w:val="auto"/>
                <w:szCs w:val="23"/>
              </w:rPr>
              <w:t>Dar-reich-</w:t>
            </w:r>
            <w:proofErr w:type="spellStart"/>
            <w:r w:rsidRPr="00434E6B">
              <w:rPr>
                <w:color w:val="auto"/>
                <w:szCs w:val="23"/>
              </w:rPr>
              <w:t>ungs</w:t>
            </w:r>
            <w:proofErr w:type="spellEnd"/>
            <w:r w:rsidRPr="00434E6B">
              <w:rPr>
                <w:color w:val="auto"/>
                <w:szCs w:val="23"/>
              </w:rPr>
              <w:t>-form</w:t>
            </w:r>
          </w:p>
        </w:tc>
      </w:tr>
      <w:tr w:rsidR="008406A4" w:rsidRPr="005118D8" w14:paraId="0CB6DAB7" w14:textId="77777777" w:rsidTr="00AE7AA9">
        <w:trPr>
          <w:cantSplit/>
          <w:trHeight w:val="397"/>
          <w:tblHeader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AEA9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C939A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7431B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1336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E57E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FBAC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</w:tr>
      <w:tr w:rsidR="008406A4" w:rsidRPr="005118D8" w14:paraId="4FCD38AE" w14:textId="77777777" w:rsidTr="00AE7AA9">
        <w:trPr>
          <w:cantSplit/>
          <w:trHeight w:val="397"/>
          <w:tblHeader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1613D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C5B4C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728F0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A26C0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D69FE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811BD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</w:tr>
      <w:tr w:rsidR="008406A4" w:rsidRPr="005118D8" w14:paraId="05DE725B" w14:textId="77777777" w:rsidTr="00AE7AA9">
        <w:trPr>
          <w:cantSplit/>
          <w:trHeight w:val="397"/>
          <w:tblHeader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44DD2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A2644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AC249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C6493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B5790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AE20A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</w:tr>
      <w:tr w:rsidR="008406A4" w:rsidRPr="005118D8" w14:paraId="4C495945" w14:textId="77777777" w:rsidTr="00AE7AA9">
        <w:trPr>
          <w:cantSplit/>
          <w:trHeight w:val="397"/>
          <w:tblHeader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B392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6CFD1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F4E5C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DD334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12B6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9907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</w:tr>
      <w:tr w:rsidR="008406A4" w:rsidRPr="005118D8" w14:paraId="75261434" w14:textId="77777777" w:rsidTr="00AE7AA9">
        <w:trPr>
          <w:cantSplit/>
          <w:trHeight w:val="397"/>
          <w:tblHeader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29327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40F1E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4C479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20FE1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7EDE0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7A9F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</w:tr>
      <w:tr w:rsidR="008406A4" w:rsidRPr="005118D8" w14:paraId="112BAFCD" w14:textId="77777777" w:rsidTr="00AE7AA9">
        <w:trPr>
          <w:cantSplit/>
          <w:trHeight w:val="397"/>
          <w:tblHeader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2050D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8AECC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6913D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EB5CA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0DE0C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36021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</w:tr>
      <w:tr w:rsidR="008406A4" w:rsidRPr="005118D8" w14:paraId="24CA7EDF" w14:textId="77777777" w:rsidTr="00AE7AA9">
        <w:trPr>
          <w:cantSplit/>
          <w:trHeight w:val="397"/>
          <w:tblHeader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0ED5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E688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DD17E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A7955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D924F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2D824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</w:tr>
      <w:tr w:rsidR="008406A4" w:rsidRPr="005118D8" w14:paraId="33B67134" w14:textId="77777777" w:rsidTr="00AE7AA9">
        <w:trPr>
          <w:cantSplit/>
          <w:trHeight w:val="397"/>
          <w:tblHeader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207C8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1442C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10E86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E98C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A628C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361AA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</w:tr>
      <w:tr w:rsidR="008406A4" w:rsidRPr="005118D8" w14:paraId="4B2FBCB2" w14:textId="77777777" w:rsidTr="00AE7AA9">
        <w:trPr>
          <w:cantSplit/>
          <w:trHeight w:val="397"/>
          <w:tblHeader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1A570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4B9D1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951C7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32ABE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B80C8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8569E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</w:tr>
      <w:tr w:rsidR="00AE7AA9" w:rsidRPr="005118D8" w14:paraId="31DA1C33" w14:textId="77777777" w:rsidTr="00AE7AA9">
        <w:trPr>
          <w:cantSplit/>
          <w:trHeight w:val="397"/>
          <w:tblHeader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6D594" w14:textId="77777777" w:rsidR="00AE7AA9" w:rsidRPr="00434E6B" w:rsidRDefault="00AE7AA9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C4B3B" w14:textId="77777777" w:rsidR="00AE7AA9" w:rsidRPr="00434E6B" w:rsidRDefault="00AE7AA9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06AE" w14:textId="77777777" w:rsidR="00AE7AA9" w:rsidRPr="00434E6B" w:rsidRDefault="00AE7AA9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003E6" w14:textId="77777777" w:rsidR="00AE7AA9" w:rsidRPr="00434E6B" w:rsidRDefault="00AE7AA9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25B5B" w14:textId="77777777" w:rsidR="00AE7AA9" w:rsidRPr="00434E6B" w:rsidRDefault="00AE7AA9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92DF" w14:textId="77777777" w:rsidR="00AE7AA9" w:rsidRPr="00434E6B" w:rsidRDefault="00AE7AA9" w:rsidP="008406A4">
            <w:pPr>
              <w:rPr>
                <w:rFonts w:cs="Arial"/>
                <w:color w:val="auto"/>
                <w:szCs w:val="23"/>
              </w:rPr>
            </w:pPr>
          </w:p>
        </w:tc>
      </w:tr>
      <w:tr w:rsidR="008406A4" w:rsidRPr="005118D8" w14:paraId="113DABFF" w14:textId="77777777" w:rsidTr="00AE7AA9">
        <w:trPr>
          <w:cantSplit/>
          <w:trHeight w:val="397"/>
          <w:tblHeader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AA4C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9D574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E88EF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82D74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4773B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F0634" w14:textId="77777777" w:rsidR="008406A4" w:rsidRPr="00434E6B" w:rsidRDefault="008406A4" w:rsidP="008406A4">
            <w:pPr>
              <w:rPr>
                <w:rFonts w:cs="Arial"/>
                <w:color w:val="auto"/>
                <w:szCs w:val="23"/>
              </w:rPr>
            </w:pPr>
          </w:p>
        </w:tc>
      </w:tr>
    </w:tbl>
    <w:p w14:paraId="05FC0479" w14:textId="77777777" w:rsidR="00914951" w:rsidRPr="00087084" w:rsidRDefault="00914951">
      <w:pPr>
        <w:rPr>
          <w:color w:val="auto"/>
          <w:sz w:val="2"/>
          <w:szCs w:val="2"/>
        </w:rPr>
      </w:pPr>
    </w:p>
    <w:p w14:paraId="3044373A" w14:textId="77777777" w:rsidR="00FC476E" w:rsidRDefault="00FC476E">
      <w:pPr>
        <w:rPr>
          <w:i/>
          <w:color w:val="auto"/>
          <w:szCs w:val="23"/>
        </w:rPr>
        <w:sectPr w:rsidR="00FC476E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formProt w:val="0"/>
          <w:titlePg/>
        </w:sectPr>
      </w:pPr>
    </w:p>
    <w:p w14:paraId="4407786C" w14:textId="77777777" w:rsidR="00914951" w:rsidRPr="00434E6B" w:rsidRDefault="008406A4">
      <w:pPr>
        <w:rPr>
          <w:color w:val="auto"/>
          <w:szCs w:val="23"/>
        </w:rPr>
      </w:pPr>
      <w:r w:rsidRPr="00434E6B">
        <w:rPr>
          <w:i/>
          <w:color w:val="auto"/>
          <w:szCs w:val="23"/>
        </w:rPr>
        <w:t xml:space="preserve">Der pharmazeutische Großhandel erhält die Differenzvergütung zwischen altem und neuem Grosso-Preis. </w:t>
      </w:r>
      <w:r w:rsidR="00131E23" w:rsidRPr="00434E6B">
        <w:rPr>
          <w:i/>
          <w:color w:val="auto"/>
          <w:szCs w:val="23"/>
        </w:rPr>
        <w:t xml:space="preserve">Die Veröffentlichung des </w:t>
      </w:r>
      <w:r w:rsidRPr="00434E6B">
        <w:rPr>
          <w:i/>
          <w:color w:val="auto"/>
          <w:szCs w:val="23"/>
        </w:rPr>
        <w:t>Prei</w:t>
      </w:r>
      <w:r w:rsidR="00B206C5" w:rsidRPr="00434E6B">
        <w:rPr>
          <w:i/>
          <w:color w:val="auto"/>
          <w:szCs w:val="23"/>
        </w:rPr>
        <w:t>ssenkungs-Formular</w:t>
      </w:r>
      <w:r w:rsidR="00131E23" w:rsidRPr="00434E6B">
        <w:rPr>
          <w:i/>
          <w:color w:val="auto"/>
          <w:szCs w:val="23"/>
        </w:rPr>
        <w:t>s</w:t>
      </w:r>
      <w:r w:rsidR="00B206C5" w:rsidRPr="00434E6B">
        <w:rPr>
          <w:i/>
          <w:color w:val="auto"/>
          <w:szCs w:val="23"/>
        </w:rPr>
        <w:t xml:space="preserve"> wir</w:t>
      </w:r>
      <w:r w:rsidR="00E21180">
        <w:rPr>
          <w:i/>
          <w:color w:val="auto"/>
          <w:szCs w:val="23"/>
        </w:rPr>
        <w:t xml:space="preserve">d mit € </w:t>
      </w:r>
      <w:r w:rsidR="00AE7AA9">
        <w:rPr>
          <w:i/>
          <w:color w:val="auto"/>
          <w:szCs w:val="23"/>
        </w:rPr>
        <w:t>60</w:t>
      </w:r>
      <w:r w:rsidRPr="00434E6B">
        <w:rPr>
          <w:i/>
          <w:color w:val="auto"/>
          <w:szCs w:val="23"/>
        </w:rPr>
        <w:t>0,00 zzgl. MwSt. berechnet (sollte ausnahmsweise aufgrund des Umfangs der betreffenden Arzneimittel eine weitere Seite no</w:t>
      </w:r>
      <w:r w:rsidR="00E21180">
        <w:rPr>
          <w:i/>
          <w:color w:val="auto"/>
          <w:szCs w:val="23"/>
        </w:rPr>
        <w:t>twendig sein, wird diese mit 2</w:t>
      </w:r>
      <w:r w:rsidR="00AE7AA9">
        <w:rPr>
          <w:i/>
          <w:color w:val="auto"/>
          <w:szCs w:val="23"/>
        </w:rPr>
        <w:t>2</w:t>
      </w:r>
      <w:r w:rsidR="00B206C5" w:rsidRPr="00434E6B">
        <w:rPr>
          <w:i/>
          <w:color w:val="auto"/>
          <w:szCs w:val="23"/>
        </w:rPr>
        <w:t>0</w:t>
      </w:r>
      <w:r w:rsidRPr="00434E6B">
        <w:rPr>
          <w:i/>
          <w:color w:val="auto"/>
          <w:szCs w:val="23"/>
        </w:rPr>
        <w:t>,00 € zzgl. MwSt. berechnet).</w:t>
      </w:r>
    </w:p>
    <w:p w14:paraId="6DA3A498" w14:textId="77777777" w:rsidR="00FC476E" w:rsidRDefault="00FC476E">
      <w:pPr>
        <w:ind w:right="3401"/>
        <w:rPr>
          <w:color w:val="auto"/>
          <w:szCs w:val="23"/>
        </w:rPr>
        <w:sectPr w:rsidR="00FC476E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titlePg/>
        </w:sectPr>
      </w:pPr>
    </w:p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9"/>
        <w:gridCol w:w="567"/>
        <w:gridCol w:w="3685"/>
      </w:tblGrid>
      <w:tr w:rsidR="007754BA" w:rsidRPr="00D7187A" w14:paraId="12676872" w14:textId="77777777" w:rsidTr="00D7187A">
        <w:tc>
          <w:tcPr>
            <w:tcW w:w="566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9EE417F" w14:textId="77777777" w:rsidR="007754BA" w:rsidRPr="00D7187A" w:rsidRDefault="007754BA" w:rsidP="00D7187A">
            <w:pPr>
              <w:spacing w:before="120"/>
              <w:rPr>
                <w:color w:val="auto"/>
                <w:szCs w:val="23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37CBB" w14:textId="77777777" w:rsidR="007754BA" w:rsidRPr="00D7187A" w:rsidRDefault="007754BA" w:rsidP="00D7187A">
            <w:pPr>
              <w:spacing w:before="120"/>
              <w:rPr>
                <w:color w:val="auto"/>
                <w:szCs w:val="23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4D260" w14:textId="77777777" w:rsidR="007754BA" w:rsidRPr="00D7187A" w:rsidRDefault="007754BA" w:rsidP="00D7187A">
            <w:pPr>
              <w:spacing w:before="120"/>
              <w:rPr>
                <w:color w:val="auto"/>
                <w:szCs w:val="23"/>
              </w:rPr>
            </w:pPr>
            <w:r w:rsidRPr="00D7187A">
              <w:rPr>
                <w:color w:val="auto"/>
                <w:szCs w:val="23"/>
              </w:rPr>
              <w:t>Kontakt/Nummer für Rückfragen:</w:t>
            </w:r>
            <w:r w:rsidRPr="00D7187A">
              <w:rPr>
                <w:color w:val="auto"/>
                <w:szCs w:val="23"/>
              </w:rPr>
              <w:br/>
              <w:t>(erscheint auf dem Formular)</w:t>
            </w:r>
          </w:p>
        </w:tc>
      </w:tr>
      <w:tr w:rsidR="007754BA" w:rsidRPr="00D7187A" w14:paraId="32990A07" w14:textId="77777777" w:rsidTr="00D7187A">
        <w:tc>
          <w:tcPr>
            <w:tcW w:w="5669" w:type="dxa"/>
            <w:vMerge/>
            <w:tcBorders>
              <w:left w:val="nil"/>
              <w:right w:val="nil"/>
            </w:tcBorders>
            <w:shd w:val="clear" w:color="auto" w:fill="auto"/>
          </w:tcPr>
          <w:p w14:paraId="241EA067" w14:textId="77777777" w:rsidR="007754BA" w:rsidRPr="00D7187A" w:rsidRDefault="007754BA" w:rsidP="00D7187A">
            <w:pPr>
              <w:spacing w:before="120"/>
              <w:rPr>
                <w:color w:val="auto"/>
                <w:szCs w:val="23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51BB" w14:textId="77777777" w:rsidR="007754BA" w:rsidRPr="00D7187A" w:rsidRDefault="007754BA" w:rsidP="00D7187A">
            <w:pPr>
              <w:spacing w:before="120"/>
              <w:rPr>
                <w:color w:val="auto"/>
                <w:szCs w:val="23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D84341" w14:textId="77777777" w:rsidR="007754BA" w:rsidRPr="00D7187A" w:rsidRDefault="007754BA" w:rsidP="00D7187A">
            <w:pPr>
              <w:spacing w:before="120"/>
              <w:rPr>
                <w:color w:val="auto"/>
                <w:szCs w:val="23"/>
              </w:rPr>
            </w:pPr>
          </w:p>
        </w:tc>
      </w:tr>
      <w:tr w:rsidR="007754BA" w:rsidRPr="00D7187A" w14:paraId="6A218F64" w14:textId="77777777" w:rsidTr="00D7187A">
        <w:tc>
          <w:tcPr>
            <w:tcW w:w="566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4227A4C" w14:textId="77777777" w:rsidR="007754BA" w:rsidRPr="00D7187A" w:rsidRDefault="007754BA" w:rsidP="00D7187A">
            <w:pPr>
              <w:spacing w:before="120"/>
              <w:rPr>
                <w:color w:val="auto"/>
                <w:szCs w:val="23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A8197" w14:textId="77777777" w:rsidR="007754BA" w:rsidRPr="00D7187A" w:rsidRDefault="007754BA" w:rsidP="00D7187A">
            <w:pPr>
              <w:spacing w:before="120"/>
              <w:rPr>
                <w:color w:val="auto"/>
                <w:szCs w:val="23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</w:tcPr>
          <w:p w14:paraId="730A385F" w14:textId="77777777" w:rsidR="007754BA" w:rsidRPr="00D7187A" w:rsidRDefault="007754BA" w:rsidP="00D7187A">
            <w:pPr>
              <w:spacing w:before="120"/>
              <w:rPr>
                <w:color w:val="auto"/>
                <w:szCs w:val="23"/>
              </w:rPr>
            </w:pPr>
          </w:p>
        </w:tc>
      </w:tr>
      <w:tr w:rsidR="00AE7AA9" w:rsidRPr="00D7187A" w14:paraId="0C589DE8" w14:textId="77777777" w:rsidTr="00D7187A">
        <w:tc>
          <w:tcPr>
            <w:tcW w:w="5669" w:type="dxa"/>
            <w:vMerge/>
            <w:tcBorders>
              <w:left w:val="nil"/>
              <w:right w:val="nil"/>
            </w:tcBorders>
            <w:shd w:val="clear" w:color="auto" w:fill="auto"/>
          </w:tcPr>
          <w:p w14:paraId="2486EB56" w14:textId="77777777" w:rsidR="00AE7AA9" w:rsidRPr="00D7187A" w:rsidRDefault="00AE7AA9" w:rsidP="00D7187A">
            <w:pPr>
              <w:spacing w:before="120"/>
              <w:rPr>
                <w:color w:val="auto"/>
                <w:szCs w:val="23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F0D51" w14:textId="77777777" w:rsidR="00AE7AA9" w:rsidRPr="00D7187A" w:rsidRDefault="00AE7AA9" w:rsidP="00D7187A">
            <w:pPr>
              <w:spacing w:before="120"/>
              <w:rPr>
                <w:color w:val="auto"/>
                <w:szCs w:val="23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</w:tcPr>
          <w:p w14:paraId="61AEDCC7" w14:textId="77777777" w:rsidR="00AE7AA9" w:rsidRPr="00D7187A" w:rsidRDefault="00AE7AA9" w:rsidP="00D7187A">
            <w:pPr>
              <w:spacing w:before="120"/>
              <w:rPr>
                <w:color w:val="auto"/>
                <w:szCs w:val="23"/>
              </w:rPr>
            </w:pPr>
          </w:p>
        </w:tc>
      </w:tr>
      <w:tr w:rsidR="007754BA" w:rsidRPr="00D7187A" w14:paraId="1D7EF7DF" w14:textId="77777777" w:rsidTr="00D7187A">
        <w:tc>
          <w:tcPr>
            <w:tcW w:w="566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EAE7811" w14:textId="77777777" w:rsidR="007754BA" w:rsidRPr="00D7187A" w:rsidRDefault="007754BA" w:rsidP="00D7187A">
            <w:pPr>
              <w:spacing w:before="120"/>
              <w:rPr>
                <w:color w:val="auto"/>
                <w:szCs w:val="23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0F326" w14:textId="77777777" w:rsidR="007754BA" w:rsidRPr="00D7187A" w:rsidRDefault="007754BA" w:rsidP="00D7187A">
            <w:pPr>
              <w:spacing w:before="120"/>
              <w:rPr>
                <w:color w:val="auto"/>
                <w:szCs w:val="23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</w:tcPr>
          <w:p w14:paraId="44BCE3E1" w14:textId="77777777" w:rsidR="007754BA" w:rsidRPr="00D7187A" w:rsidRDefault="007754BA" w:rsidP="00D7187A">
            <w:pPr>
              <w:spacing w:before="120"/>
              <w:rPr>
                <w:color w:val="auto"/>
                <w:szCs w:val="23"/>
              </w:rPr>
            </w:pPr>
          </w:p>
        </w:tc>
      </w:tr>
    </w:tbl>
    <w:p w14:paraId="2AF7E447" w14:textId="77777777" w:rsidR="00FC476E" w:rsidRPr="00FC476E" w:rsidRDefault="00FC476E">
      <w:pPr>
        <w:rPr>
          <w:color w:val="auto"/>
          <w:sz w:val="10"/>
          <w:szCs w:val="10"/>
        </w:rPr>
      </w:pPr>
    </w:p>
    <w:p w14:paraId="02FD4F77" w14:textId="77777777" w:rsidR="00FC476E" w:rsidRDefault="00FC476E">
      <w:pPr>
        <w:rPr>
          <w:color w:val="auto"/>
          <w:szCs w:val="23"/>
        </w:rPr>
        <w:sectPr w:rsidR="00FC476E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formProt w:val="0"/>
          <w:titlePg/>
        </w:sectPr>
      </w:pPr>
    </w:p>
    <w:p w14:paraId="4ADE2946" w14:textId="77777777" w:rsidR="00914951" w:rsidRPr="00434E6B" w:rsidRDefault="00914951">
      <w:pPr>
        <w:rPr>
          <w:color w:val="auto"/>
          <w:szCs w:val="23"/>
        </w:rPr>
      </w:pPr>
      <w:r w:rsidRPr="00434E6B">
        <w:rPr>
          <w:color w:val="auto"/>
          <w:szCs w:val="23"/>
        </w:rPr>
        <w:t>(Unterschrift</w:t>
      </w:r>
      <w:r w:rsidR="00131E23" w:rsidRPr="00434E6B">
        <w:rPr>
          <w:color w:val="auto"/>
          <w:szCs w:val="23"/>
        </w:rPr>
        <w:t xml:space="preserve"> / Firmenstempel</w:t>
      </w:r>
      <w:r w:rsidRPr="00434E6B">
        <w:rPr>
          <w:color w:val="auto"/>
          <w:szCs w:val="23"/>
        </w:rPr>
        <w:t>)</w:t>
      </w:r>
    </w:p>
    <w:p w14:paraId="47E2403E" w14:textId="77777777" w:rsidR="00FC476E" w:rsidRDefault="00FC476E">
      <w:pPr>
        <w:rPr>
          <w:color w:val="auto"/>
          <w:szCs w:val="23"/>
        </w:rPr>
        <w:sectPr w:rsidR="00FC476E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titlePg/>
        </w:sectPr>
      </w:pPr>
    </w:p>
    <w:p w14:paraId="4DC764E3" w14:textId="77777777" w:rsidR="00131E23" w:rsidRPr="00434E6B" w:rsidRDefault="00131E23">
      <w:pPr>
        <w:rPr>
          <w:color w:val="auto"/>
          <w:szCs w:val="23"/>
        </w:rPr>
      </w:pPr>
    </w:p>
    <w:p w14:paraId="7576348C" w14:textId="77777777" w:rsidR="00E908C4" w:rsidRDefault="00E908C4">
      <w:pPr>
        <w:rPr>
          <w:color w:val="auto"/>
          <w:szCs w:val="23"/>
        </w:rPr>
      </w:pPr>
    </w:p>
    <w:p w14:paraId="52CAE821" w14:textId="77777777" w:rsidR="00131E23" w:rsidRPr="00434E6B" w:rsidRDefault="00131E23" w:rsidP="00DB0DBC">
      <w:pPr>
        <w:pBdr>
          <w:bottom w:val="single" w:sz="6" w:space="1" w:color="auto"/>
        </w:pBdr>
        <w:ind w:right="3370"/>
        <w:rPr>
          <w:color w:val="auto"/>
          <w:szCs w:val="23"/>
        </w:rPr>
      </w:pPr>
    </w:p>
    <w:p w14:paraId="4D380AD6" w14:textId="77777777" w:rsidR="00FC476E" w:rsidRPr="00FC476E" w:rsidRDefault="00FC476E">
      <w:pPr>
        <w:rPr>
          <w:color w:val="auto"/>
          <w:sz w:val="10"/>
          <w:szCs w:val="10"/>
        </w:rPr>
      </w:pPr>
    </w:p>
    <w:p w14:paraId="7A048D34" w14:textId="77777777" w:rsidR="00FC476E" w:rsidRDefault="00FC476E">
      <w:pPr>
        <w:rPr>
          <w:color w:val="auto"/>
          <w:szCs w:val="23"/>
        </w:rPr>
        <w:sectPr w:rsidR="00FC476E" w:rsidSect="005E08BD">
          <w:footnotePr>
            <w:numRestart w:val="eachPage"/>
          </w:footnotePr>
          <w:type w:val="continuous"/>
          <w:pgSz w:w="11909" w:h="16834" w:code="9"/>
          <w:pgMar w:top="720" w:right="1009" w:bottom="720" w:left="1009" w:header="0" w:footer="0" w:gutter="0"/>
          <w:cols w:space="1440"/>
          <w:formProt w:val="0"/>
          <w:titlePg/>
        </w:sectPr>
      </w:pPr>
    </w:p>
    <w:p w14:paraId="1BA9FF73" w14:textId="77777777" w:rsidR="00131E23" w:rsidRPr="00434E6B" w:rsidRDefault="00131E23">
      <w:pPr>
        <w:rPr>
          <w:color w:val="auto"/>
          <w:szCs w:val="23"/>
        </w:rPr>
      </w:pPr>
      <w:r w:rsidRPr="00434E6B">
        <w:rPr>
          <w:color w:val="auto"/>
          <w:szCs w:val="23"/>
        </w:rPr>
        <w:t>(Ansprechpartner für die PSG mbH &amp; Kontakt-Telefonnummer</w:t>
      </w:r>
      <w:r w:rsidR="001E47FA" w:rsidRPr="00434E6B">
        <w:rPr>
          <w:color w:val="auto"/>
          <w:szCs w:val="23"/>
        </w:rPr>
        <w:t>)</w:t>
      </w:r>
    </w:p>
    <w:sectPr w:rsidR="00131E23" w:rsidRPr="00434E6B" w:rsidSect="005E08BD">
      <w:footnotePr>
        <w:numRestart w:val="eachPage"/>
      </w:footnotePr>
      <w:type w:val="continuous"/>
      <w:pgSz w:w="11909" w:h="16834" w:code="9"/>
      <w:pgMar w:top="720" w:right="1009" w:bottom="720" w:left="1009" w:header="0" w:footer="0" w:gutter="0"/>
      <w:cols w:space="144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8A7EC" w14:textId="77777777" w:rsidR="0028313F" w:rsidRDefault="0028313F">
      <w:r>
        <w:separator/>
      </w:r>
    </w:p>
  </w:endnote>
  <w:endnote w:type="continuationSeparator" w:id="0">
    <w:p w14:paraId="00539CFB" w14:textId="77777777" w:rsidR="0028313F" w:rsidRDefault="00283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4B65E" w14:textId="77777777" w:rsidR="0028313F" w:rsidRDefault="0028313F">
      <w:r>
        <w:separator/>
      </w:r>
    </w:p>
  </w:footnote>
  <w:footnote w:type="continuationSeparator" w:id="0">
    <w:p w14:paraId="551F759E" w14:textId="77777777" w:rsidR="0028313F" w:rsidRDefault="00283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65A11CE"/>
    <w:lvl w:ilvl="0">
      <w:numFmt w:val="bullet"/>
      <w:lvlText w:val="*"/>
      <w:lvlJc w:val="left"/>
    </w:lvl>
  </w:abstractNum>
  <w:abstractNum w:abstractNumId="1" w15:restartNumberingAfterBreak="0">
    <w:nsid w:val="084F79BE"/>
    <w:multiLevelType w:val="hybridMultilevel"/>
    <w:tmpl w:val="9338529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B3E5E"/>
    <w:multiLevelType w:val="hybridMultilevel"/>
    <w:tmpl w:val="AFC0D656"/>
    <w:lvl w:ilvl="0" w:tplc="23084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8042A5"/>
    <w:multiLevelType w:val="hybridMultilevel"/>
    <w:tmpl w:val="C8226F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573D1"/>
    <w:multiLevelType w:val="hybridMultilevel"/>
    <w:tmpl w:val="BECC2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3217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026173828">
    <w:abstractNumId w:val="4"/>
  </w:num>
  <w:num w:numId="3" w16cid:durableId="944846369">
    <w:abstractNumId w:val="1"/>
  </w:num>
  <w:num w:numId="4" w16cid:durableId="586578805">
    <w:abstractNumId w:val="2"/>
  </w:num>
  <w:num w:numId="5" w16cid:durableId="17292624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forms" w:formatting="1" w:enforcement="1" w:cryptProviderType="rsaAES" w:cryptAlgorithmClass="hash" w:cryptAlgorithmType="typeAny" w:cryptAlgorithmSid="14" w:cryptSpinCount="100000" w:hash="IhPJ+nGZARJoVWQDaZrLANakcYzgj2hv+vuSdD/auUUC01ioAFoDzm09qSdyzQ3yl6z86NYShO3DMYWetJVYSQ==" w:salt="6igyDUiyvWmxgzw8jyPhzw=="/>
  <w:defaultTabStop w:val="720"/>
  <w:autoHyphenation/>
  <w:hyphenationZone w:val="357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hdrShapeDefaults>
    <o:shapedefaults v:ext="edit" spidmax="15361"/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225"/>
    <w:rsid w:val="00003E1A"/>
    <w:rsid w:val="000051CD"/>
    <w:rsid w:val="0000753B"/>
    <w:rsid w:val="00015B9B"/>
    <w:rsid w:val="00016828"/>
    <w:rsid w:val="000325C4"/>
    <w:rsid w:val="00054FC0"/>
    <w:rsid w:val="000831E3"/>
    <w:rsid w:val="00087084"/>
    <w:rsid w:val="000B5913"/>
    <w:rsid w:val="000C17E5"/>
    <w:rsid w:val="00131E23"/>
    <w:rsid w:val="00181265"/>
    <w:rsid w:val="001D109F"/>
    <w:rsid w:val="001E47FA"/>
    <w:rsid w:val="00232FA5"/>
    <w:rsid w:val="0028313F"/>
    <w:rsid w:val="00294D93"/>
    <w:rsid w:val="002C795A"/>
    <w:rsid w:val="002D40CD"/>
    <w:rsid w:val="002E6ABB"/>
    <w:rsid w:val="003008AF"/>
    <w:rsid w:val="00305821"/>
    <w:rsid w:val="00323718"/>
    <w:rsid w:val="003779D2"/>
    <w:rsid w:val="00391407"/>
    <w:rsid w:val="003A02CD"/>
    <w:rsid w:val="003A2791"/>
    <w:rsid w:val="003D5C2B"/>
    <w:rsid w:val="003D7B47"/>
    <w:rsid w:val="003F18C4"/>
    <w:rsid w:val="004263CB"/>
    <w:rsid w:val="00434E6B"/>
    <w:rsid w:val="00464FE1"/>
    <w:rsid w:val="00473614"/>
    <w:rsid w:val="004B438A"/>
    <w:rsid w:val="004E4212"/>
    <w:rsid w:val="004E4894"/>
    <w:rsid w:val="004F3332"/>
    <w:rsid w:val="00503B67"/>
    <w:rsid w:val="00507C9E"/>
    <w:rsid w:val="005106FD"/>
    <w:rsid w:val="005118D8"/>
    <w:rsid w:val="00556FBF"/>
    <w:rsid w:val="00560817"/>
    <w:rsid w:val="005B2BE1"/>
    <w:rsid w:val="005D503B"/>
    <w:rsid w:val="005E08BD"/>
    <w:rsid w:val="005E1F10"/>
    <w:rsid w:val="005F4036"/>
    <w:rsid w:val="00602BAE"/>
    <w:rsid w:val="00610225"/>
    <w:rsid w:val="006343BF"/>
    <w:rsid w:val="00645647"/>
    <w:rsid w:val="00673924"/>
    <w:rsid w:val="00680BBD"/>
    <w:rsid w:val="00685153"/>
    <w:rsid w:val="00697D82"/>
    <w:rsid w:val="006A5678"/>
    <w:rsid w:val="006C4336"/>
    <w:rsid w:val="006D6291"/>
    <w:rsid w:val="00713932"/>
    <w:rsid w:val="007204DC"/>
    <w:rsid w:val="00726E17"/>
    <w:rsid w:val="00731C08"/>
    <w:rsid w:val="0073296A"/>
    <w:rsid w:val="00744D9C"/>
    <w:rsid w:val="00747FF4"/>
    <w:rsid w:val="0075648E"/>
    <w:rsid w:val="0076046D"/>
    <w:rsid w:val="00765A1A"/>
    <w:rsid w:val="00767CC4"/>
    <w:rsid w:val="00771707"/>
    <w:rsid w:val="007754BA"/>
    <w:rsid w:val="0078401E"/>
    <w:rsid w:val="00794B43"/>
    <w:rsid w:val="00795762"/>
    <w:rsid w:val="007A47CF"/>
    <w:rsid w:val="007C580F"/>
    <w:rsid w:val="008058D5"/>
    <w:rsid w:val="008232A6"/>
    <w:rsid w:val="008406A4"/>
    <w:rsid w:val="00851C58"/>
    <w:rsid w:val="00865FE9"/>
    <w:rsid w:val="00886066"/>
    <w:rsid w:val="008A6FA7"/>
    <w:rsid w:val="008B2C58"/>
    <w:rsid w:val="008B4D98"/>
    <w:rsid w:val="008B5D0E"/>
    <w:rsid w:val="00914951"/>
    <w:rsid w:val="00922E5B"/>
    <w:rsid w:val="009575FD"/>
    <w:rsid w:val="00960F60"/>
    <w:rsid w:val="00984EE1"/>
    <w:rsid w:val="00991A52"/>
    <w:rsid w:val="009A39A2"/>
    <w:rsid w:val="009B56E7"/>
    <w:rsid w:val="009B6CF8"/>
    <w:rsid w:val="009C3831"/>
    <w:rsid w:val="009E18D2"/>
    <w:rsid w:val="00A0735E"/>
    <w:rsid w:val="00A11C1A"/>
    <w:rsid w:val="00A17779"/>
    <w:rsid w:val="00A22F9E"/>
    <w:rsid w:val="00A2646C"/>
    <w:rsid w:val="00A55D98"/>
    <w:rsid w:val="00A5681E"/>
    <w:rsid w:val="00A65FF2"/>
    <w:rsid w:val="00A934B9"/>
    <w:rsid w:val="00AD4945"/>
    <w:rsid w:val="00AE7AA9"/>
    <w:rsid w:val="00B0475A"/>
    <w:rsid w:val="00B15968"/>
    <w:rsid w:val="00B206C5"/>
    <w:rsid w:val="00B555EC"/>
    <w:rsid w:val="00BC1A7F"/>
    <w:rsid w:val="00BE23CF"/>
    <w:rsid w:val="00BF4B7F"/>
    <w:rsid w:val="00C2746A"/>
    <w:rsid w:val="00C44B7F"/>
    <w:rsid w:val="00C4538E"/>
    <w:rsid w:val="00C47620"/>
    <w:rsid w:val="00C638EB"/>
    <w:rsid w:val="00C6780F"/>
    <w:rsid w:val="00C71E1D"/>
    <w:rsid w:val="00C7405C"/>
    <w:rsid w:val="00C76897"/>
    <w:rsid w:val="00C861FE"/>
    <w:rsid w:val="00C92E46"/>
    <w:rsid w:val="00CD7171"/>
    <w:rsid w:val="00CE2517"/>
    <w:rsid w:val="00CE2527"/>
    <w:rsid w:val="00CF1364"/>
    <w:rsid w:val="00CF1B48"/>
    <w:rsid w:val="00D0717C"/>
    <w:rsid w:val="00D14CEF"/>
    <w:rsid w:val="00D70086"/>
    <w:rsid w:val="00D7187A"/>
    <w:rsid w:val="00D80A71"/>
    <w:rsid w:val="00D87932"/>
    <w:rsid w:val="00DB0DBC"/>
    <w:rsid w:val="00E21180"/>
    <w:rsid w:val="00E3162A"/>
    <w:rsid w:val="00E47F04"/>
    <w:rsid w:val="00E64E04"/>
    <w:rsid w:val="00E75C8B"/>
    <w:rsid w:val="00E908C4"/>
    <w:rsid w:val="00E95258"/>
    <w:rsid w:val="00EC426F"/>
    <w:rsid w:val="00EE6FE7"/>
    <w:rsid w:val="00EF7923"/>
    <w:rsid w:val="00F03589"/>
    <w:rsid w:val="00F1652E"/>
    <w:rsid w:val="00F323F0"/>
    <w:rsid w:val="00F4598A"/>
    <w:rsid w:val="00F634CA"/>
    <w:rsid w:val="00F8321C"/>
    <w:rsid w:val="00FB0046"/>
    <w:rsid w:val="00FB6531"/>
    <w:rsid w:val="00FC476E"/>
    <w:rsid w:val="00FD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210CE494"/>
  <w15:chartTrackingRefBased/>
  <w15:docId w15:val="{FA4540C6-9B7E-4D03-96C5-55E039024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qFormat="1"/>
    <w:lsdException w:name="heading 3" w:locked="0" w:uiPriority="9" w:qFormat="1"/>
    <w:lsdException w:name="heading 4" w:locked="0" w:uiPriority="9" w:qFormat="1"/>
    <w:lsdException w:name="heading 5" w:locked="0" w:uiPriority="9" w:qFormat="1"/>
    <w:lsdException w:name="heading 6" w:locked="0" w:uiPriority="9" w:qFormat="1"/>
    <w:lsdException w:name="heading 7" w:locked="0" w:uiPriority="9" w:qFormat="1"/>
    <w:lsdException w:name="heading 8" w:locked="0" w:uiPriority="9" w:qFormat="1"/>
    <w:lsdException w:name="heading 9" w:locked="0" w:uiPriority="9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locked="0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Standard">
    <w:name w:val="Normal"/>
    <w:qFormat/>
    <w:rsid w:val="0075648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000000"/>
      <w:sz w:val="23"/>
    </w:rPr>
  </w:style>
  <w:style w:type="paragraph" w:styleId="berschrift1">
    <w:name w:val="heading 1"/>
    <w:basedOn w:val="Standard"/>
    <w:next w:val="Standard"/>
    <w:qFormat/>
    <w:locked/>
    <w:rsid w:val="008A6FA7"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locked/>
    <w:rsid w:val="008A6FA7"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einzug"/>
    <w:qFormat/>
    <w:locked/>
    <w:rsid w:val="008A6FA7"/>
    <w:pPr>
      <w:ind w:left="354"/>
      <w:outlineLvl w:val="2"/>
    </w:pPr>
  </w:style>
  <w:style w:type="paragraph" w:styleId="berschrift4">
    <w:name w:val="heading 4"/>
    <w:basedOn w:val="Standard"/>
    <w:next w:val="Standard"/>
    <w:qFormat/>
    <w:locked/>
    <w:rsid w:val="008A6FA7"/>
    <w:pPr>
      <w:keepNext/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locked/>
    <w:rsid w:val="008A6FA7"/>
    <w:p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locked/>
    <w:rsid w:val="008A6FA7"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Standard"/>
    <w:next w:val="Standard"/>
    <w:qFormat/>
    <w:locked/>
    <w:rsid w:val="008A6FA7"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locked/>
    <w:rsid w:val="008A6FA7"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locked/>
    <w:rsid w:val="008A6FA7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semiHidden/>
    <w:locked/>
    <w:rsid w:val="008A6FA7"/>
    <w:pPr>
      <w:tabs>
        <w:tab w:val="right" w:leader="dot" w:pos="10466"/>
      </w:tabs>
      <w:ind w:left="480" w:hanging="480"/>
    </w:pPr>
  </w:style>
  <w:style w:type="paragraph" w:styleId="Umschlagabsenderadresse">
    <w:name w:val="envelope return"/>
    <w:basedOn w:val="Standard"/>
    <w:semiHidden/>
    <w:locked/>
    <w:rsid w:val="008A6FA7"/>
    <w:rPr>
      <w:sz w:val="20"/>
    </w:rPr>
  </w:style>
  <w:style w:type="paragraph" w:styleId="Kommentartext">
    <w:name w:val="annotation text"/>
    <w:basedOn w:val="Standard"/>
    <w:link w:val="KommentartextZchn"/>
    <w:semiHidden/>
    <w:locked/>
    <w:rsid w:val="008A6FA7"/>
    <w:rPr>
      <w:sz w:val="20"/>
    </w:rPr>
  </w:style>
  <w:style w:type="character" w:styleId="Kommentarzeichen">
    <w:name w:val="annotation reference"/>
    <w:semiHidden/>
    <w:locked/>
    <w:rsid w:val="008A6FA7"/>
    <w:rPr>
      <w:noProof w:val="0"/>
      <w:sz w:val="16"/>
      <w:lang w:val="de-DE"/>
    </w:rPr>
  </w:style>
  <w:style w:type="paragraph" w:styleId="Aufzhlungszeichen">
    <w:name w:val="List Bullet"/>
    <w:basedOn w:val="Standard"/>
    <w:semiHidden/>
    <w:locked/>
    <w:rsid w:val="008A6FA7"/>
    <w:pPr>
      <w:ind w:left="283" w:hanging="283"/>
    </w:pPr>
  </w:style>
  <w:style w:type="paragraph" w:styleId="Aufzhlungszeichen2">
    <w:name w:val="List Bullet 2"/>
    <w:basedOn w:val="Standard"/>
    <w:semiHidden/>
    <w:locked/>
    <w:rsid w:val="008A6FA7"/>
    <w:pPr>
      <w:ind w:left="566" w:hanging="283"/>
    </w:pPr>
  </w:style>
  <w:style w:type="paragraph" w:styleId="Aufzhlungszeichen3">
    <w:name w:val="List Bullet 3"/>
    <w:basedOn w:val="Standard"/>
    <w:semiHidden/>
    <w:locked/>
    <w:rsid w:val="008A6FA7"/>
    <w:pPr>
      <w:ind w:left="849" w:hanging="283"/>
    </w:pPr>
  </w:style>
  <w:style w:type="paragraph" w:styleId="Aufzhlungszeichen4">
    <w:name w:val="List Bullet 4"/>
    <w:basedOn w:val="Standard"/>
    <w:semiHidden/>
    <w:locked/>
    <w:rsid w:val="008A6FA7"/>
    <w:pPr>
      <w:ind w:left="1132" w:hanging="283"/>
    </w:pPr>
  </w:style>
  <w:style w:type="paragraph" w:styleId="Aufzhlungszeichen5">
    <w:name w:val="List Bullet 5"/>
    <w:basedOn w:val="Standard"/>
    <w:semiHidden/>
    <w:locked/>
    <w:rsid w:val="008A6FA7"/>
    <w:pPr>
      <w:ind w:left="1415" w:hanging="283"/>
    </w:pPr>
  </w:style>
  <w:style w:type="paragraph" w:styleId="Beschriftung">
    <w:name w:val="caption"/>
    <w:basedOn w:val="Standard"/>
    <w:next w:val="Standard"/>
    <w:qFormat/>
    <w:locked/>
    <w:rsid w:val="008A6FA7"/>
    <w:pPr>
      <w:spacing w:after="120"/>
    </w:pPr>
    <w:rPr>
      <w:b/>
    </w:rPr>
  </w:style>
  <w:style w:type="paragraph" w:styleId="Endnotentext">
    <w:name w:val="endnote text"/>
    <w:basedOn w:val="Standard"/>
    <w:semiHidden/>
    <w:locked/>
    <w:rsid w:val="008A6FA7"/>
    <w:rPr>
      <w:sz w:val="20"/>
    </w:rPr>
  </w:style>
  <w:style w:type="character" w:styleId="Endnotenzeichen">
    <w:name w:val="endnote reference"/>
    <w:semiHidden/>
    <w:locked/>
    <w:rsid w:val="008A6FA7"/>
    <w:rPr>
      <w:noProof w:val="0"/>
      <w:vertAlign w:val="superscript"/>
      <w:lang w:val="de-DE"/>
    </w:rPr>
  </w:style>
  <w:style w:type="paragraph" w:styleId="Funotentext">
    <w:name w:val="footnote text"/>
    <w:basedOn w:val="Standard"/>
    <w:semiHidden/>
    <w:locked/>
    <w:rsid w:val="008A6FA7"/>
    <w:rPr>
      <w:sz w:val="20"/>
    </w:rPr>
  </w:style>
  <w:style w:type="character" w:styleId="Funotenzeichen">
    <w:name w:val="footnote reference"/>
    <w:semiHidden/>
    <w:locked/>
    <w:rsid w:val="008A6FA7"/>
    <w:rPr>
      <w:noProof w:val="0"/>
      <w:vertAlign w:val="superscript"/>
      <w:lang w:val="de-DE"/>
    </w:rPr>
  </w:style>
  <w:style w:type="paragraph" w:styleId="Fuzeile">
    <w:name w:val="footer"/>
    <w:basedOn w:val="Standard"/>
    <w:semiHidden/>
    <w:locked/>
    <w:rsid w:val="008A6FA7"/>
    <w:pPr>
      <w:tabs>
        <w:tab w:val="center" w:pos="4536"/>
        <w:tab w:val="right" w:pos="9072"/>
      </w:tabs>
    </w:pPr>
  </w:style>
  <w:style w:type="paragraph" w:styleId="Gruformel">
    <w:name w:val="Closing"/>
    <w:basedOn w:val="Standard"/>
    <w:semiHidden/>
    <w:locked/>
    <w:rsid w:val="008A6FA7"/>
    <w:pPr>
      <w:ind w:left="4252"/>
    </w:pPr>
  </w:style>
  <w:style w:type="paragraph" w:styleId="Index1">
    <w:name w:val="index 1"/>
    <w:basedOn w:val="Standard"/>
    <w:next w:val="Standard"/>
    <w:semiHidden/>
    <w:locked/>
    <w:rsid w:val="008A6FA7"/>
    <w:pPr>
      <w:tabs>
        <w:tab w:val="right" w:leader="dot" w:pos="10466"/>
      </w:tabs>
      <w:ind w:left="240" w:hanging="240"/>
    </w:pPr>
  </w:style>
  <w:style w:type="paragraph" w:styleId="Index2">
    <w:name w:val="index 2"/>
    <w:basedOn w:val="Standard"/>
    <w:next w:val="Standard"/>
    <w:semiHidden/>
    <w:locked/>
    <w:rsid w:val="008A6FA7"/>
    <w:pPr>
      <w:tabs>
        <w:tab w:val="right" w:leader="dot" w:pos="10466"/>
      </w:tabs>
      <w:ind w:left="480" w:hanging="240"/>
    </w:pPr>
  </w:style>
  <w:style w:type="paragraph" w:styleId="Index3">
    <w:name w:val="index 3"/>
    <w:basedOn w:val="Standard"/>
    <w:next w:val="Standard"/>
    <w:semiHidden/>
    <w:locked/>
    <w:rsid w:val="008A6FA7"/>
    <w:pPr>
      <w:tabs>
        <w:tab w:val="right" w:leader="dot" w:pos="10466"/>
      </w:tabs>
      <w:ind w:left="720" w:hanging="240"/>
    </w:pPr>
  </w:style>
  <w:style w:type="paragraph" w:styleId="Index4">
    <w:name w:val="index 4"/>
    <w:basedOn w:val="Standard"/>
    <w:next w:val="Standard"/>
    <w:semiHidden/>
    <w:locked/>
    <w:rsid w:val="008A6FA7"/>
    <w:pPr>
      <w:tabs>
        <w:tab w:val="right" w:leader="dot" w:pos="10466"/>
      </w:tabs>
      <w:ind w:left="960" w:hanging="240"/>
    </w:pPr>
  </w:style>
  <w:style w:type="paragraph" w:styleId="Index5">
    <w:name w:val="index 5"/>
    <w:basedOn w:val="Standard"/>
    <w:next w:val="Standard"/>
    <w:semiHidden/>
    <w:locked/>
    <w:rsid w:val="008A6FA7"/>
    <w:pPr>
      <w:tabs>
        <w:tab w:val="right" w:leader="dot" w:pos="10466"/>
      </w:tabs>
      <w:ind w:left="1200" w:hanging="240"/>
    </w:pPr>
  </w:style>
  <w:style w:type="paragraph" w:styleId="Index6">
    <w:name w:val="index 6"/>
    <w:basedOn w:val="Standard"/>
    <w:next w:val="Standard"/>
    <w:semiHidden/>
    <w:locked/>
    <w:rsid w:val="008A6FA7"/>
    <w:pPr>
      <w:tabs>
        <w:tab w:val="right" w:leader="dot" w:pos="10466"/>
      </w:tabs>
      <w:ind w:left="1440" w:hanging="240"/>
    </w:pPr>
  </w:style>
  <w:style w:type="paragraph" w:styleId="Index7">
    <w:name w:val="index 7"/>
    <w:basedOn w:val="Standard"/>
    <w:next w:val="Standard"/>
    <w:semiHidden/>
    <w:locked/>
    <w:rsid w:val="008A6FA7"/>
    <w:pPr>
      <w:tabs>
        <w:tab w:val="right" w:leader="dot" w:pos="10466"/>
      </w:tabs>
      <w:ind w:left="1680" w:hanging="240"/>
    </w:pPr>
  </w:style>
  <w:style w:type="paragraph" w:styleId="Index8">
    <w:name w:val="index 8"/>
    <w:basedOn w:val="Standard"/>
    <w:next w:val="Standard"/>
    <w:semiHidden/>
    <w:locked/>
    <w:rsid w:val="008A6FA7"/>
    <w:pPr>
      <w:tabs>
        <w:tab w:val="right" w:leader="dot" w:pos="10466"/>
      </w:tabs>
      <w:ind w:left="1920" w:hanging="240"/>
    </w:pPr>
  </w:style>
  <w:style w:type="paragraph" w:styleId="Index9">
    <w:name w:val="index 9"/>
    <w:basedOn w:val="Standard"/>
    <w:next w:val="Standard"/>
    <w:semiHidden/>
    <w:locked/>
    <w:rsid w:val="008A6FA7"/>
    <w:pPr>
      <w:tabs>
        <w:tab w:val="right" w:leader="dot" w:pos="10466"/>
      </w:tabs>
      <w:ind w:left="2160" w:hanging="240"/>
    </w:pPr>
  </w:style>
  <w:style w:type="paragraph" w:styleId="Indexberschrift">
    <w:name w:val="index heading"/>
    <w:basedOn w:val="Standard"/>
    <w:next w:val="Index1"/>
    <w:semiHidden/>
    <w:locked/>
    <w:rsid w:val="008A6FA7"/>
    <w:rPr>
      <w:b/>
    </w:rPr>
  </w:style>
  <w:style w:type="paragraph" w:styleId="Kopfzeile">
    <w:name w:val="header"/>
    <w:basedOn w:val="Standard"/>
    <w:semiHidden/>
    <w:locked/>
    <w:rsid w:val="008A6FA7"/>
    <w:pPr>
      <w:tabs>
        <w:tab w:val="center" w:pos="4536"/>
        <w:tab w:val="right" w:pos="9072"/>
      </w:tabs>
    </w:pPr>
  </w:style>
  <w:style w:type="paragraph" w:styleId="Liste">
    <w:name w:val="List"/>
    <w:basedOn w:val="Standard"/>
    <w:semiHidden/>
    <w:locked/>
    <w:rsid w:val="008A6FA7"/>
    <w:pPr>
      <w:ind w:left="283" w:hanging="283"/>
    </w:pPr>
  </w:style>
  <w:style w:type="paragraph" w:styleId="Liste2">
    <w:name w:val="List 2"/>
    <w:basedOn w:val="Standard"/>
    <w:semiHidden/>
    <w:locked/>
    <w:rsid w:val="008A6FA7"/>
    <w:pPr>
      <w:ind w:left="566" w:hanging="283"/>
    </w:pPr>
  </w:style>
  <w:style w:type="paragraph" w:styleId="Liste3">
    <w:name w:val="List 3"/>
    <w:basedOn w:val="Standard"/>
    <w:semiHidden/>
    <w:locked/>
    <w:rsid w:val="008A6FA7"/>
    <w:pPr>
      <w:ind w:left="849" w:hanging="283"/>
    </w:pPr>
  </w:style>
  <w:style w:type="paragraph" w:styleId="Liste4">
    <w:name w:val="List 4"/>
    <w:basedOn w:val="Standard"/>
    <w:semiHidden/>
    <w:locked/>
    <w:rsid w:val="008A6FA7"/>
    <w:pPr>
      <w:ind w:left="1132" w:hanging="283"/>
    </w:pPr>
  </w:style>
  <w:style w:type="paragraph" w:styleId="Liste5">
    <w:name w:val="List 5"/>
    <w:basedOn w:val="Standard"/>
    <w:semiHidden/>
    <w:locked/>
    <w:rsid w:val="008A6FA7"/>
    <w:pPr>
      <w:ind w:left="1415" w:hanging="283"/>
    </w:pPr>
  </w:style>
  <w:style w:type="paragraph" w:styleId="Listenfortsetzung">
    <w:name w:val="List Continue"/>
    <w:basedOn w:val="Standard"/>
    <w:semiHidden/>
    <w:locked/>
    <w:rsid w:val="008A6FA7"/>
    <w:pPr>
      <w:spacing w:after="120"/>
      <w:ind w:left="283"/>
    </w:pPr>
  </w:style>
  <w:style w:type="paragraph" w:styleId="Listenfortsetzung2">
    <w:name w:val="List Continue 2"/>
    <w:basedOn w:val="Standard"/>
    <w:semiHidden/>
    <w:locked/>
    <w:rsid w:val="008A6FA7"/>
    <w:pPr>
      <w:spacing w:after="120"/>
      <w:ind w:left="566"/>
    </w:pPr>
  </w:style>
  <w:style w:type="paragraph" w:styleId="Listenfortsetzung3">
    <w:name w:val="List Continue 3"/>
    <w:basedOn w:val="Standard"/>
    <w:semiHidden/>
    <w:locked/>
    <w:rsid w:val="008A6FA7"/>
    <w:pPr>
      <w:spacing w:after="120"/>
      <w:ind w:left="849"/>
    </w:pPr>
  </w:style>
  <w:style w:type="paragraph" w:styleId="Listenfortsetzung4">
    <w:name w:val="List Continue 4"/>
    <w:basedOn w:val="Standard"/>
    <w:semiHidden/>
    <w:locked/>
    <w:rsid w:val="008A6FA7"/>
    <w:pPr>
      <w:spacing w:after="120"/>
      <w:ind w:left="1132"/>
    </w:pPr>
  </w:style>
  <w:style w:type="paragraph" w:styleId="Listenfortsetzung5">
    <w:name w:val="List Continue 5"/>
    <w:basedOn w:val="Standard"/>
    <w:semiHidden/>
    <w:locked/>
    <w:rsid w:val="008A6FA7"/>
    <w:pPr>
      <w:spacing w:after="120"/>
      <w:ind w:left="1415"/>
    </w:pPr>
  </w:style>
  <w:style w:type="paragraph" w:styleId="Listennummer">
    <w:name w:val="List Number"/>
    <w:basedOn w:val="Standard"/>
    <w:semiHidden/>
    <w:locked/>
    <w:rsid w:val="008A6FA7"/>
    <w:pPr>
      <w:ind w:left="283" w:hanging="283"/>
    </w:pPr>
  </w:style>
  <w:style w:type="paragraph" w:styleId="Listennummer2">
    <w:name w:val="List Number 2"/>
    <w:basedOn w:val="Standard"/>
    <w:semiHidden/>
    <w:locked/>
    <w:rsid w:val="008A6FA7"/>
    <w:pPr>
      <w:ind w:left="566" w:hanging="283"/>
    </w:pPr>
  </w:style>
  <w:style w:type="paragraph" w:styleId="Listennummer3">
    <w:name w:val="List Number 3"/>
    <w:basedOn w:val="Standard"/>
    <w:semiHidden/>
    <w:locked/>
    <w:rsid w:val="008A6FA7"/>
    <w:pPr>
      <w:ind w:left="849" w:hanging="283"/>
    </w:pPr>
  </w:style>
  <w:style w:type="paragraph" w:styleId="Listennummer4">
    <w:name w:val="List Number 4"/>
    <w:basedOn w:val="Standard"/>
    <w:semiHidden/>
    <w:locked/>
    <w:rsid w:val="008A6FA7"/>
    <w:pPr>
      <w:ind w:left="1132" w:hanging="283"/>
    </w:pPr>
  </w:style>
  <w:style w:type="paragraph" w:styleId="Listennummer5">
    <w:name w:val="List Number 5"/>
    <w:basedOn w:val="Standard"/>
    <w:semiHidden/>
    <w:locked/>
    <w:rsid w:val="008A6FA7"/>
    <w:pPr>
      <w:ind w:left="1415" w:hanging="283"/>
    </w:pPr>
  </w:style>
  <w:style w:type="paragraph" w:styleId="Makrotext">
    <w:name w:val="macro"/>
    <w:semiHidden/>
    <w:locked/>
    <w:rsid w:val="008A6F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Nachrichtenkopf">
    <w:name w:val="Message Header"/>
    <w:basedOn w:val="Standard"/>
    <w:semiHidden/>
    <w:locked/>
    <w:rsid w:val="008A6F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Seitenzahl">
    <w:name w:val="page number"/>
    <w:semiHidden/>
    <w:locked/>
    <w:rsid w:val="008A6FA7"/>
    <w:rPr>
      <w:noProof w:val="0"/>
      <w:lang w:val="de-DE"/>
    </w:rPr>
  </w:style>
  <w:style w:type="paragraph" w:styleId="Standardeinzug">
    <w:name w:val="Normal Indent"/>
    <w:basedOn w:val="Standard"/>
    <w:next w:val="berschrift3"/>
    <w:semiHidden/>
    <w:locked/>
    <w:rsid w:val="008A6FA7"/>
    <w:pPr>
      <w:ind w:left="426" w:hanging="425"/>
    </w:pPr>
  </w:style>
  <w:style w:type="paragraph" w:styleId="Textkrper">
    <w:name w:val="Body Text"/>
    <w:basedOn w:val="Standard"/>
    <w:semiHidden/>
    <w:locked/>
    <w:rsid w:val="008A6FA7"/>
    <w:pPr>
      <w:spacing w:after="120"/>
    </w:pPr>
  </w:style>
  <w:style w:type="paragraph" w:customStyle="1" w:styleId="Textkrper21">
    <w:name w:val="Textkörper 21"/>
    <w:basedOn w:val="Standard"/>
    <w:locked/>
    <w:rsid w:val="008A6FA7"/>
    <w:pPr>
      <w:spacing w:after="120"/>
      <w:ind w:left="283"/>
    </w:pPr>
  </w:style>
  <w:style w:type="paragraph" w:styleId="Titel">
    <w:name w:val="Title"/>
    <w:basedOn w:val="Standard"/>
    <w:qFormat/>
    <w:locked/>
    <w:rsid w:val="008A6FA7"/>
    <w:pPr>
      <w:spacing w:before="240" w:after="60"/>
      <w:jc w:val="center"/>
    </w:pPr>
    <w:rPr>
      <w:b/>
      <w:kern w:val="28"/>
      <w:sz w:val="32"/>
    </w:rPr>
  </w:style>
  <w:style w:type="paragraph" w:styleId="Umschlagadresse">
    <w:name w:val="envelope address"/>
    <w:basedOn w:val="Standard"/>
    <w:semiHidden/>
    <w:locked/>
    <w:rsid w:val="008A6FA7"/>
    <w:pPr>
      <w:framePr w:w="7938" w:h="1985" w:hRule="exact" w:hSpace="141" w:wrap="auto" w:hAnchor="page" w:xAlign="center" w:yAlign="bottom"/>
      <w:ind w:left="2835"/>
    </w:pPr>
  </w:style>
  <w:style w:type="paragraph" w:styleId="Unterschrift">
    <w:name w:val="Signature"/>
    <w:basedOn w:val="Standard"/>
    <w:semiHidden/>
    <w:locked/>
    <w:rsid w:val="008A6FA7"/>
    <w:pPr>
      <w:ind w:left="4252"/>
    </w:pPr>
  </w:style>
  <w:style w:type="paragraph" w:styleId="Untertitel">
    <w:name w:val="Subtitle"/>
    <w:basedOn w:val="Standard"/>
    <w:qFormat/>
    <w:locked/>
    <w:rsid w:val="008A6FA7"/>
    <w:pPr>
      <w:spacing w:after="60"/>
      <w:jc w:val="center"/>
    </w:pPr>
  </w:style>
  <w:style w:type="paragraph" w:styleId="Verzeichnis1">
    <w:name w:val="toc 1"/>
    <w:basedOn w:val="Standard"/>
    <w:next w:val="Standard"/>
    <w:semiHidden/>
    <w:locked/>
    <w:rsid w:val="008A6FA7"/>
    <w:pPr>
      <w:tabs>
        <w:tab w:val="right" w:leader="dot" w:pos="9071"/>
      </w:tabs>
      <w:spacing w:before="120" w:after="120"/>
      <w:ind w:left="283" w:hanging="283"/>
      <w:jc w:val="left"/>
    </w:pPr>
    <w:rPr>
      <w:b/>
      <w:sz w:val="22"/>
    </w:rPr>
  </w:style>
  <w:style w:type="paragraph" w:styleId="Verzeichnis2">
    <w:name w:val="toc 2"/>
    <w:basedOn w:val="Standard"/>
    <w:next w:val="Standard"/>
    <w:semiHidden/>
    <w:locked/>
    <w:rsid w:val="008A6FA7"/>
    <w:pPr>
      <w:tabs>
        <w:tab w:val="right" w:leader="dot" w:pos="10466"/>
      </w:tabs>
      <w:ind w:left="240"/>
    </w:pPr>
  </w:style>
  <w:style w:type="paragraph" w:styleId="Verzeichnis3">
    <w:name w:val="toc 3"/>
    <w:basedOn w:val="Standard"/>
    <w:next w:val="Standard"/>
    <w:semiHidden/>
    <w:locked/>
    <w:rsid w:val="008A6FA7"/>
    <w:pPr>
      <w:tabs>
        <w:tab w:val="right" w:leader="dot" w:pos="10466"/>
      </w:tabs>
      <w:ind w:left="480"/>
    </w:pPr>
  </w:style>
  <w:style w:type="paragraph" w:styleId="Verzeichnis4">
    <w:name w:val="toc 4"/>
    <w:basedOn w:val="Standard"/>
    <w:next w:val="Standard"/>
    <w:semiHidden/>
    <w:locked/>
    <w:rsid w:val="008A6FA7"/>
    <w:pPr>
      <w:tabs>
        <w:tab w:val="right" w:leader="dot" w:pos="10466"/>
      </w:tabs>
      <w:ind w:left="720"/>
    </w:pPr>
  </w:style>
  <w:style w:type="paragraph" w:styleId="Verzeichnis5">
    <w:name w:val="toc 5"/>
    <w:basedOn w:val="Standard"/>
    <w:next w:val="Standard"/>
    <w:semiHidden/>
    <w:locked/>
    <w:rsid w:val="008A6FA7"/>
    <w:pPr>
      <w:tabs>
        <w:tab w:val="right" w:leader="dot" w:pos="10466"/>
      </w:tabs>
      <w:ind w:left="960"/>
    </w:pPr>
  </w:style>
  <w:style w:type="paragraph" w:styleId="Verzeichnis6">
    <w:name w:val="toc 6"/>
    <w:basedOn w:val="Standard"/>
    <w:next w:val="Standard"/>
    <w:semiHidden/>
    <w:locked/>
    <w:rsid w:val="008A6FA7"/>
    <w:pPr>
      <w:tabs>
        <w:tab w:val="right" w:leader="dot" w:pos="10466"/>
      </w:tabs>
      <w:ind w:left="1200"/>
    </w:pPr>
  </w:style>
  <w:style w:type="paragraph" w:styleId="Verzeichnis7">
    <w:name w:val="toc 7"/>
    <w:basedOn w:val="Standard"/>
    <w:next w:val="Standard"/>
    <w:semiHidden/>
    <w:locked/>
    <w:rsid w:val="008A6FA7"/>
    <w:pPr>
      <w:tabs>
        <w:tab w:val="right" w:leader="dot" w:pos="10466"/>
      </w:tabs>
      <w:ind w:left="1440"/>
    </w:pPr>
  </w:style>
  <w:style w:type="paragraph" w:styleId="Verzeichnis8">
    <w:name w:val="toc 8"/>
    <w:basedOn w:val="Standard"/>
    <w:next w:val="Standard"/>
    <w:semiHidden/>
    <w:locked/>
    <w:rsid w:val="008A6FA7"/>
    <w:pPr>
      <w:tabs>
        <w:tab w:val="right" w:leader="dot" w:pos="10466"/>
      </w:tabs>
      <w:ind w:left="1680"/>
    </w:pPr>
  </w:style>
  <w:style w:type="paragraph" w:styleId="Verzeichnis9">
    <w:name w:val="toc 9"/>
    <w:basedOn w:val="Standard"/>
    <w:next w:val="Standard"/>
    <w:semiHidden/>
    <w:locked/>
    <w:rsid w:val="008A6FA7"/>
    <w:pPr>
      <w:tabs>
        <w:tab w:val="right" w:leader="dot" w:pos="10466"/>
      </w:tabs>
      <w:ind w:left="1920"/>
    </w:pPr>
  </w:style>
  <w:style w:type="character" w:styleId="Zeilennummer">
    <w:name w:val="line number"/>
    <w:semiHidden/>
    <w:locked/>
    <w:rsid w:val="008A6FA7"/>
    <w:rPr>
      <w:noProof w:val="0"/>
      <w:lang w:val="de-DE"/>
    </w:rPr>
  </w:style>
  <w:style w:type="paragraph" w:styleId="RGV-berschrift">
    <w:name w:val="toa heading"/>
    <w:basedOn w:val="Standard"/>
    <w:next w:val="Standard"/>
    <w:semiHidden/>
    <w:locked/>
    <w:rsid w:val="008A6FA7"/>
    <w:rPr>
      <w:b/>
    </w:rPr>
  </w:style>
  <w:style w:type="paragraph" w:styleId="Rechtsgrundlagenverzeichnis">
    <w:name w:val="table of authorities"/>
    <w:basedOn w:val="Standard"/>
    <w:next w:val="Standard"/>
    <w:semiHidden/>
    <w:locked/>
    <w:rsid w:val="008A6FA7"/>
    <w:pPr>
      <w:tabs>
        <w:tab w:val="right" w:leader="dot" w:pos="10466"/>
      </w:tabs>
      <w:ind w:left="240" w:hanging="24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0A3B1F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A3B1F"/>
    <w:rPr>
      <w:rFonts w:ascii="Lucida Grande" w:hAnsi="Lucida Grande"/>
      <w:color w:val="0000FF"/>
      <w:sz w:val="18"/>
      <w:szCs w:val="18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locked/>
    <w:rsid w:val="005E08BD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5E08BD"/>
    <w:rPr>
      <w:rFonts w:ascii="Tahoma" w:hAnsi="Tahoma" w:cs="Tahoma"/>
      <w:color w:val="0000FF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locked/>
    <w:rsid w:val="00391407"/>
    <w:rPr>
      <w:b/>
      <w:bCs/>
    </w:rPr>
  </w:style>
  <w:style w:type="character" w:customStyle="1" w:styleId="KommentartextZchn">
    <w:name w:val="Kommentartext Zchn"/>
    <w:link w:val="Kommentartext"/>
    <w:semiHidden/>
    <w:rsid w:val="00391407"/>
    <w:rPr>
      <w:rFonts w:ascii="Arial" w:hAnsi="Arial"/>
      <w:color w:val="0000FF"/>
    </w:rPr>
  </w:style>
  <w:style w:type="character" w:customStyle="1" w:styleId="KommentarthemaZchn">
    <w:name w:val="Kommentarthema Zchn"/>
    <w:link w:val="Kommentarthema"/>
    <w:rsid w:val="00391407"/>
    <w:rPr>
      <w:rFonts w:ascii="Arial" w:hAnsi="Arial"/>
      <w:color w:val="0000FF"/>
    </w:rPr>
  </w:style>
  <w:style w:type="table" w:styleId="Tabellenraster">
    <w:name w:val="Table Grid"/>
    <w:basedOn w:val="NormaleTabelle"/>
    <w:uiPriority w:val="59"/>
    <w:locked/>
    <w:rsid w:val="00991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locked/>
    <w:rsid w:val="00731C0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2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Vorlagen\Telefax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A4C91-CAA2-4C93-90DA-58CC9B09E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Telefax.dot</Template>
  <TotalTime>0</TotalTime>
  <Pages>1</Pages>
  <Words>144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Bundesverband des pharmazeutischen Großhandels - PHAGRO - e</vt:lpstr>
      <vt:lpstr>Bundesverband des pharmazeutischen Großhandels - PHAGRO - e</vt:lpstr>
    </vt:vector>
  </TitlesOfParts>
  <Company>PHAGRO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Bundesverband des pharmazeutischen Großhandels - PHAGRO - e</dc:title>
  <dc:subject/>
  <dc:creator>Heike Gelamenn</dc:creator>
  <cp:keywords/>
  <cp:lastModifiedBy>Sekretariat</cp:lastModifiedBy>
  <cp:revision>2</cp:revision>
  <cp:lastPrinted>2015-09-29T09:42:00Z</cp:lastPrinted>
  <dcterms:created xsi:type="dcterms:W3CDTF">2026-06-26T12:06:00Z</dcterms:created>
  <dcterms:modified xsi:type="dcterms:W3CDTF">2026-06-26T12:06:00Z</dcterms:modified>
</cp:coreProperties>
</file>